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945E" w14:textId="77777777" w:rsidR="00CE4425" w:rsidRDefault="00CE4425" w:rsidP="00165414"/>
    <w:p w14:paraId="1FD2DD0B" w14:textId="0BCA84E9" w:rsidR="00165414" w:rsidRDefault="00165414" w:rsidP="00165414">
      <w:r>
        <w:t>Apples</w:t>
      </w:r>
      <w:r>
        <w:tab/>
        <w:t>10</w:t>
      </w:r>
      <w:r>
        <w:tab/>
        <w:t>Sold out</w:t>
      </w:r>
    </w:p>
    <w:p w14:paraId="7776B37B" w14:textId="77777777" w:rsidR="00165414" w:rsidRDefault="00165414" w:rsidP="00165414">
      <w:r>
        <w:t>Bananas</w:t>
      </w:r>
      <w:r>
        <w:tab/>
        <w:t>20</w:t>
      </w:r>
      <w:r>
        <w:tab/>
        <w:t>In stock</w:t>
      </w:r>
    </w:p>
    <w:p w14:paraId="5281E52D" w14:textId="65D82530" w:rsidR="004F0CBF" w:rsidRDefault="00165414" w:rsidP="00165414">
      <w:r>
        <w:t>Oranges</w:t>
      </w:r>
      <w:r>
        <w:tab/>
        <w:t>30</w:t>
      </w:r>
      <w:r>
        <w:tab/>
        <w:t>In stock</w:t>
      </w:r>
    </w:p>
    <w:p w14:paraId="33D07B94" w14:textId="77777777" w:rsidR="00E01A99" w:rsidRDefault="00E01A99" w:rsidP="00165414"/>
    <w:p w14:paraId="1B440A6D" w14:textId="77777777" w:rsidR="00165414" w:rsidRDefault="00165414" w:rsidP="00165414">
      <w:r>
        <w:t>Apples</w:t>
      </w:r>
    </w:p>
    <w:p w14:paraId="1C50C97F" w14:textId="77777777" w:rsidR="00165414" w:rsidRDefault="00165414" w:rsidP="00165414">
      <w:r>
        <w:t>10</w:t>
      </w:r>
    </w:p>
    <w:p w14:paraId="624ED511" w14:textId="77777777" w:rsidR="00165414" w:rsidRDefault="00165414" w:rsidP="00165414">
      <w:r>
        <w:t>Sold out</w:t>
      </w:r>
    </w:p>
    <w:p w14:paraId="0550D568" w14:textId="77777777" w:rsidR="00165414" w:rsidRDefault="00165414" w:rsidP="00165414">
      <w:r>
        <w:t>Bananas</w:t>
      </w:r>
    </w:p>
    <w:p w14:paraId="09179D4C" w14:textId="77777777" w:rsidR="00165414" w:rsidRDefault="00165414" w:rsidP="00165414">
      <w:r>
        <w:t>20</w:t>
      </w:r>
    </w:p>
    <w:p w14:paraId="69FA2E05" w14:textId="77777777" w:rsidR="00165414" w:rsidRDefault="00165414" w:rsidP="00165414">
      <w:r>
        <w:t>In stock</w:t>
      </w:r>
    </w:p>
    <w:p w14:paraId="3DC4659C" w14:textId="77777777" w:rsidR="00165414" w:rsidRDefault="00165414" w:rsidP="00165414">
      <w:r>
        <w:t>Oranges</w:t>
      </w:r>
    </w:p>
    <w:p w14:paraId="327AEBD0" w14:textId="77777777" w:rsidR="00165414" w:rsidRDefault="00165414" w:rsidP="00165414">
      <w:r>
        <w:t>30</w:t>
      </w:r>
    </w:p>
    <w:p w14:paraId="370DD54B" w14:textId="7F74B74C" w:rsidR="00165414" w:rsidRDefault="00165414" w:rsidP="00165414">
      <w:r>
        <w:t>In stock</w:t>
      </w:r>
    </w:p>
    <w:p w14:paraId="051A1002" w14:textId="77777777" w:rsidR="00E01A99" w:rsidRDefault="00E01A99" w:rsidP="00165414"/>
    <w:p w14:paraId="28BC6DF9" w14:textId="77777777" w:rsidR="00165414" w:rsidRDefault="00165414" w:rsidP="00165414">
      <w:r>
        <w:t>Apples,10,Sold out</w:t>
      </w:r>
    </w:p>
    <w:p w14:paraId="5FD3A71F" w14:textId="77777777" w:rsidR="00165414" w:rsidRDefault="00165414" w:rsidP="00165414">
      <w:r>
        <w:t>Bananas,20,In stock</w:t>
      </w:r>
    </w:p>
    <w:p w14:paraId="249078A9" w14:textId="3BA8DD2A" w:rsidR="00165414" w:rsidRDefault="00165414" w:rsidP="00165414">
      <w:r>
        <w:t>Oranges,30,In stock</w:t>
      </w:r>
    </w:p>
    <w:p w14:paraId="099BC905" w14:textId="77777777" w:rsidR="00E01A99" w:rsidRDefault="00E01A99" w:rsidP="00165414"/>
    <w:p w14:paraId="55719FD8" w14:textId="77777777" w:rsidR="00165414" w:rsidRDefault="00165414" w:rsidP="00165414">
      <w:r>
        <w:t>Apples 10 Sold out</w:t>
      </w:r>
    </w:p>
    <w:p w14:paraId="030E0102" w14:textId="77777777" w:rsidR="00165414" w:rsidRDefault="00165414" w:rsidP="00165414">
      <w:r>
        <w:t>Bananas 20 In stock</w:t>
      </w:r>
    </w:p>
    <w:p w14:paraId="53BB58A0" w14:textId="230FEFE0" w:rsidR="00A97516" w:rsidRDefault="00165414" w:rsidP="001402F5">
      <w:r>
        <w:t>Oranges 30 In stock</w:t>
      </w:r>
    </w:p>
    <w:p w14:paraId="16C43EA7" w14:textId="6327FD51" w:rsidR="00AC03DD" w:rsidRDefault="00AC03DD">
      <w:r>
        <w:br w:type="page"/>
      </w:r>
    </w:p>
    <w:p w14:paraId="102E091C" w14:textId="77777777" w:rsidR="002D1AB5" w:rsidRDefault="002D1AB5" w:rsidP="001402F5"/>
    <w:p w14:paraId="0774CFDE" w14:textId="7E64744E" w:rsidR="002D1AB5" w:rsidRDefault="002D1AB5" w:rsidP="002D1AB5">
      <w:r>
        <w:t>Apples|10|Sold out</w:t>
      </w:r>
    </w:p>
    <w:p w14:paraId="27573581" w14:textId="081342DB" w:rsidR="002D1AB5" w:rsidRDefault="002D1AB5" w:rsidP="002D1AB5">
      <w:r>
        <w:t>Bananas|20|In stock</w:t>
      </w:r>
    </w:p>
    <w:p w14:paraId="158E197F" w14:textId="13140BAA" w:rsidR="002D1AB5" w:rsidRPr="00165414" w:rsidRDefault="002D1AB5" w:rsidP="001402F5">
      <w:r>
        <w:t>Oranges|30|In stock</w:t>
      </w:r>
    </w:p>
    <w:sectPr w:rsidR="002D1AB5" w:rsidRPr="00165414" w:rsidSect="00AC0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183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9585" w14:textId="77777777" w:rsidR="0049256F" w:rsidRDefault="0049256F" w:rsidP="00AD1AAA">
      <w:pPr>
        <w:spacing w:after="0" w:line="240" w:lineRule="auto"/>
      </w:pPr>
      <w:r>
        <w:separator/>
      </w:r>
    </w:p>
  </w:endnote>
  <w:endnote w:type="continuationSeparator" w:id="0">
    <w:p w14:paraId="47EE074F" w14:textId="77777777" w:rsidR="0049256F" w:rsidRDefault="0049256F" w:rsidP="00AD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B1D5" w14:textId="77777777" w:rsidR="00C772B0" w:rsidRDefault="00C77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D584" w14:textId="21F523DE" w:rsidR="002172E6" w:rsidRPr="00AC03DD" w:rsidRDefault="00402F8D" w:rsidP="00C12440">
    <w:pPr>
      <w:pStyle w:val="CtrlAllFooter"/>
      <w:jc w:val="center"/>
      <w:rPr>
        <w:color w:val="156082" w:themeColor="accent1"/>
      </w:rPr>
    </w:pPr>
    <w:r w:rsidRPr="00AC03DD">
      <w:rPr>
        <w:color w:val="156082" w:themeColor="accent1"/>
      </w:rPr>
      <w:t>© 2026 Ctrl All. All rights reserved. For reuse or licensing inquiries </w:t>
    </w:r>
    <w:r w:rsidR="00E30614" w:rsidRPr="00AC03DD">
      <w:rPr>
        <w:color w:val="156082" w:themeColor="accent1"/>
      </w:rPr>
      <w:t xml:space="preserve">contact us: </w:t>
    </w:r>
    <w:r w:rsidR="00E30614" w:rsidRPr="00AC03DD">
      <w:rPr>
        <w:color w:val="156082" w:themeColor="accent1"/>
        <w:lang w:val="en-US"/>
      </w:rPr>
      <w:t>https://ctrlall.org/contact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B498" w14:textId="2536D056" w:rsidR="00AC03DD" w:rsidRPr="00127151" w:rsidRDefault="00127151" w:rsidP="00127151">
    <w:pPr>
      <w:pStyle w:val="CtrlAllFooter"/>
      <w:jc w:val="center"/>
      <w:rPr>
        <w:color w:val="156082" w:themeColor="accent1"/>
      </w:rPr>
    </w:pPr>
    <w:r w:rsidRPr="00AC03DD">
      <w:rPr>
        <w:color w:val="156082" w:themeColor="accent1"/>
      </w:rPr>
      <w:t xml:space="preserve">© 2026 Ctrl All. All rights reserved. For reuse or licensing inquiries contact us: </w:t>
    </w:r>
    <w:r w:rsidRPr="00AC03DD">
      <w:rPr>
        <w:color w:val="156082" w:themeColor="accent1"/>
        <w:lang w:val="en-US"/>
      </w:rPr>
      <w:t>https://ctrlall.org/contact</w:t>
    </w:r>
    <w:r w:rsidR="00F70DB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21C103F" wp14:editId="73856626">
              <wp:simplePos x="0" y="0"/>
              <wp:positionH relativeFrom="page">
                <wp:posOffset>44174</wp:posOffset>
              </wp:positionH>
              <wp:positionV relativeFrom="paragraph">
                <wp:posOffset>-3741475</wp:posOffset>
              </wp:positionV>
              <wp:extent cx="850265" cy="309880"/>
              <wp:effectExtent l="0" t="0" r="0" b="0"/>
              <wp:wrapNone/>
              <wp:docPr id="147286638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0265" cy="309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23329B" w14:textId="009101B9" w:rsidR="00AC03DD" w:rsidRPr="00C12440" w:rsidRDefault="00AC03DD" w:rsidP="00AC03DD">
                          <w:pPr>
                            <w:jc w:val="center"/>
                            <w:rPr>
                              <w:color w:val="156082" w:themeColor="accent1"/>
                              <w:lang w:val="en-US"/>
                            </w:rPr>
                          </w:pPr>
                          <w:r>
                            <w:rPr>
                              <w:color w:val="156082" w:themeColor="accent1"/>
                              <w:lang w:val="en-US"/>
                            </w:rPr>
                            <w:t>Commas: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C103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.5pt;margin-top:-294.6pt;width:66.95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" filled="f" stroked="f" strokeweight=".5pt">
              <v:textbox>
                <w:txbxContent>
                  <w:p w14:paraId="4B23329B" w14:textId="009101B9" w:rsidR="00AC03DD" w:rsidRPr="00C12440" w:rsidRDefault="00AC03DD" w:rsidP="00AC03DD">
                    <w:pPr>
                      <w:jc w:val="center"/>
                      <w:rPr>
                        <w:color w:val="156082" w:themeColor="accent1"/>
                        <w:lang w:val="en-US"/>
                      </w:rPr>
                    </w:pPr>
                    <w:r>
                      <w:rPr>
                        <w:color w:val="156082" w:themeColor="accent1"/>
                        <w:lang w:val="en-US"/>
                      </w:rPr>
                      <w:t>Commas: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CE4425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E1C6584" wp14:editId="1AF8B96C">
              <wp:simplePos x="0" y="0"/>
              <wp:positionH relativeFrom="page">
                <wp:posOffset>67945</wp:posOffset>
              </wp:positionH>
              <wp:positionV relativeFrom="paragraph">
                <wp:posOffset>-2474292</wp:posOffset>
              </wp:positionV>
              <wp:extent cx="850265" cy="309880"/>
              <wp:effectExtent l="0" t="0" r="0" b="0"/>
              <wp:wrapNone/>
              <wp:docPr id="174321075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0265" cy="309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089C9F" w14:textId="77777777" w:rsidR="00AC03DD" w:rsidRPr="00C12440" w:rsidRDefault="00AC03DD" w:rsidP="00AC03DD">
                          <w:pPr>
                            <w:jc w:val="center"/>
                            <w:rPr>
                              <w:color w:val="156082" w:themeColor="accent1"/>
                              <w:lang w:val="en-US"/>
                            </w:rPr>
                          </w:pPr>
                          <w:r>
                            <w:rPr>
                              <w:color w:val="156082" w:themeColor="accent1"/>
                              <w:lang w:val="en-US"/>
                            </w:rPr>
                            <w:t>Spaces: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1C6584" id="_x0000_s1029" type="#_x0000_t202" style="position:absolute;margin-left:5.35pt;margin-top:-194.85pt;width:66.95pt;height:24.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" filled="f" stroked="f" strokeweight=".5pt">
              <v:textbox>
                <w:txbxContent>
                  <w:p w14:paraId="19089C9F" w14:textId="77777777" w:rsidR="00AC03DD" w:rsidRPr="00C12440" w:rsidRDefault="00AC03DD" w:rsidP="00AC03DD">
                    <w:pPr>
                      <w:jc w:val="center"/>
                      <w:rPr>
                        <w:color w:val="156082" w:themeColor="accent1"/>
                        <w:lang w:val="en-US"/>
                      </w:rPr>
                    </w:pPr>
                    <w:r>
                      <w:rPr>
                        <w:color w:val="156082" w:themeColor="accent1"/>
                        <w:lang w:val="en-US"/>
                      </w:rPr>
                      <w:t>Spaces: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CAD5" w14:textId="77777777" w:rsidR="0049256F" w:rsidRDefault="0049256F" w:rsidP="00AD1AAA">
      <w:pPr>
        <w:spacing w:after="0" w:line="240" w:lineRule="auto"/>
      </w:pPr>
      <w:r>
        <w:separator/>
      </w:r>
    </w:p>
  </w:footnote>
  <w:footnote w:type="continuationSeparator" w:id="0">
    <w:p w14:paraId="558E7BEA" w14:textId="77777777" w:rsidR="0049256F" w:rsidRDefault="0049256F" w:rsidP="00AD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E7C9" w14:textId="77777777" w:rsidR="002172E6" w:rsidRDefault="00000000">
    <w:r>
      <w:rPr>
        <w:noProof/>
      </w:rPr>
      <w:pict w14:anchorId="7B689E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4" o:spid="_x0000_s1026" type="#_x0000_t75" style="position:absolute;margin-left:0;margin-top:0;width:451.05pt;height:135.3pt;z-index:-251657216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1CB68" w14:textId="6A2FEFA0" w:rsidR="002172E6" w:rsidRPr="00AC03DD" w:rsidRDefault="00000000" w:rsidP="00AC03DD">
    <w:pPr>
      <w:pStyle w:val="Heading2"/>
    </w:pPr>
    <w: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7" type="#_x0000_t75" style="position:absolute;margin-left:0;margin-top:0;width:451.05pt;height:135.3pt;z-index:-25165619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  <w:r w:rsidR="00AC03DD" w:rsidRPr="00AC03DD">
      <w:t>Challenge</w:t>
    </w:r>
  </w:p>
  <w:p w14:paraId="46D0F44D" w14:textId="0C1FA376" w:rsidR="00AC03DD" w:rsidRDefault="00AC03DD" w:rsidP="001402F5">
    <w:pPr>
      <w:pStyle w:val="CtrlAllWatermark"/>
      <w:rPr>
        <w:color w:val="156082" w:themeColor="accent1"/>
      </w:rPr>
    </w:pPr>
    <w:r w:rsidRPr="00AC03DD">
      <w:rPr>
        <w:color w:val="156082" w:themeColor="accent1"/>
      </w:rPr>
      <w:t xml:space="preserve">Here </w:t>
    </w:r>
    <w:r>
      <w:rPr>
        <w:color w:val="156082" w:themeColor="accent1"/>
      </w:rPr>
      <w:t>columns are separated by</w:t>
    </w:r>
    <w:r w:rsidRPr="00AC03DD">
      <w:rPr>
        <w:color w:val="156082" w:themeColor="accent1"/>
      </w:rPr>
      <w:t xml:space="preserve"> </w:t>
    </w:r>
    <w:r w:rsidR="00342A05">
      <w:rPr>
        <w:color w:val="156082" w:themeColor="accent1"/>
      </w:rPr>
      <w:t xml:space="preserve">these </w:t>
    </w:r>
    <w:r w:rsidRPr="00AC03DD">
      <w:rPr>
        <w:color w:val="156082" w:themeColor="accent1"/>
      </w:rPr>
      <w:t>|</w:t>
    </w:r>
    <w:r w:rsidR="00C772B0">
      <w:rPr>
        <w:color w:val="156082" w:themeColor="accent1"/>
      </w:rPr>
      <w:t xml:space="preserve"> known as ‘pipes’.</w:t>
    </w:r>
  </w:p>
  <w:p w14:paraId="2AF20D84" w14:textId="2B1B412B" w:rsidR="00AC03DD" w:rsidRPr="00954C1D" w:rsidRDefault="00AC03DD" w:rsidP="001402F5">
    <w:pPr>
      <w:pStyle w:val="CtrlAllWatermark"/>
      <w:rPr>
        <w:i/>
        <w:iCs/>
        <w:color w:val="156082" w:themeColor="accent1"/>
      </w:rPr>
    </w:pPr>
    <w:r w:rsidRPr="00954C1D">
      <w:rPr>
        <w:i/>
        <w:iCs/>
        <w:color w:val="156082" w:themeColor="accent1"/>
      </w:rPr>
      <w:t>Hint: If you can’</w:t>
    </w:r>
    <w:r w:rsidR="00954C1D">
      <w:rPr>
        <w:i/>
        <w:iCs/>
        <w:color w:val="156082" w:themeColor="accent1"/>
      </w:rPr>
      <w:t>t find |</w:t>
    </w:r>
    <w:r w:rsidRPr="00954C1D">
      <w:rPr>
        <w:i/>
        <w:iCs/>
        <w:color w:val="156082" w:themeColor="accent1"/>
      </w:rPr>
      <w:t xml:space="preserve"> on your keyboard maybe you could copy i</w:t>
    </w:r>
    <w:r w:rsidR="00954C1D" w:rsidRPr="00954C1D">
      <w:rPr>
        <w:i/>
        <w:iCs/>
        <w:color w:val="156082" w:themeColor="accent1"/>
      </w:rPr>
      <w:t>t?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EE9C" w14:textId="032272B3" w:rsidR="00AC03DD" w:rsidRDefault="00000000" w:rsidP="00AC03DD">
    <w:pPr>
      <w:pStyle w:val="Heading2"/>
    </w:pPr>
    <w:r>
      <w:rPr>
        <w:noProof/>
      </w:rPr>
      <w:pict w14:anchorId="2C34B8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3" o:spid="_x0000_s1025" type="#_x0000_t75" style="position:absolute;margin-left:0;margin-top:0;width:451.05pt;height:135.3pt;z-index:-251658240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  <w:r w:rsidR="00AC03DD">
      <w:t>Tables – Converting text to tables</w:t>
    </w:r>
  </w:p>
  <w:p w14:paraId="73FB72F2" w14:textId="4DB4B88E" w:rsidR="00A8267C" w:rsidRDefault="00AC03DD" w:rsidP="00AC03DD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  <w:r w:rsidRPr="00C12440">
      <w:rPr>
        <w:color w:val="156082" w:themeColor="accent1"/>
      </w:rPr>
      <w:t>Try converting each section below into a table using Insert &gt; Table &gt; Convert Text to Table.</w:t>
    </w:r>
    <w:r w:rsidR="00A8267C">
      <w:rPr>
        <w:color w:val="156082" w:themeColor="accent1"/>
      </w:rPr>
      <w:t xml:space="preserve"> You need to figure out what delimiter should separate columns for the tabe. Rows by default are separated by hard returns (aka paragraph marks).</w:t>
    </w:r>
  </w:p>
  <w:p w14:paraId="099B07F3" w14:textId="25B6B170" w:rsidR="00AC03DD" w:rsidRPr="00AC03DD" w:rsidRDefault="00F70DB3" w:rsidP="00AC03DD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 wp14:anchorId="03F4D31D" wp14:editId="6CC1EE53">
              <wp:simplePos x="0" y="0"/>
              <wp:positionH relativeFrom="leftMargin">
                <wp:align>right</wp:align>
              </wp:positionH>
              <wp:positionV relativeFrom="paragraph">
                <wp:posOffset>448310</wp:posOffset>
              </wp:positionV>
              <wp:extent cx="619760" cy="309880"/>
              <wp:effectExtent l="0" t="0" r="0" b="0"/>
              <wp:wrapNone/>
              <wp:docPr id="4215265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760" cy="309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00C4C5" w14:textId="77777777" w:rsidR="00AC03DD" w:rsidRPr="00C12440" w:rsidRDefault="00AC03DD" w:rsidP="00AC03DD">
                          <w:pPr>
                            <w:jc w:val="center"/>
                            <w:rPr>
                              <w:color w:val="156082" w:themeColor="accent1"/>
                              <w:lang w:val="en-US"/>
                            </w:rPr>
                          </w:pPr>
                          <w:r w:rsidRPr="00C12440">
                            <w:rPr>
                              <w:color w:val="156082" w:themeColor="accent1"/>
                              <w:lang w:val="en-US"/>
                            </w:rPr>
                            <w:t>Tabs</w:t>
                          </w:r>
                          <w:r>
                            <w:rPr>
                              <w:color w:val="156082" w:themeColor="accent1"/>
                              <w:lang w:val="en-U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F4D3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.4pt;margin-top:35.3pt;width:48.8pt;height:24.4pt;z-index:25166950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" filled="f" stroked="f" strokeweight=".5pt">
              <v:textbox>
                <w:txbxContent>
                  <w:p w14:paraId="6A00C4C5" w14:textId="77777777" w:rsidR="00AC03DD" w:rsidRPr="00C12440" w:rsidRDefault="00AC03DD" w:rsidP="00AC03DD">
                    <w:pPr>
                      <w:jc w:val="center"/>
                      <w:rPr>
                        <w:color w:val="156082" w:themeColor="accent1"/>
                        <w:lang w:val="en-US"/>
                      </w:rPr>
                    </w:pPr>
                    <w:r w:rsidRPr="00C12440">
                      <w:rPr>
                        <w:color w:val="156082" w:themeColor="accent1"/>
                        <w:lang w:val="en-US"/>
                      </w:rPr>
                      <w:t>Tabs</w:t>
                    </w:r>
                    <w:r>
                      <w:rPr>
                        <w:color w:val="156082" w:themeColor="accent1"/>
                        <w:lang w:val="en-US"/>
                      </w:rPr>
                      <w:t>: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E4425">
      <mc:AlternateContent>
        <mc:Choice Requires="wps">
          <w:drawing>
            <wp:anchor distT="0" distB="0" distL="114300" distR="114300" simplePos="0" relativeHeight="251670528" behindDoc="0" locked="0" layoutInCell="1" allowOverlap="1" wp14:anchorId="40C7E319" wp14:editId="670EB858">
              <wp:simplePos x="0" y="0"/>
              <wp:positionH relativeFrom="page">
                <wp:align>left</wp:align>
              </wp:positionH>
              <wp:positionV relativeFrom="paragraph">
                <wp:posOffset>1715053</wp:posOffset>
              </wp:positionV>
              <wp:extent cx="922020" cy="309880"/>
              <wp:effectExtent l="0" t="0" r="0" b="0"/>
              <wp:wrapNone/>
              <wp:docPr id="47736384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2020" cy="309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AB979E" w14:textId="77777777" w:rsidR="00AC03DD" w:rsidRPr="00C12440" w:rsidRDefault="00AC03DD" w:rsidP="00AC03DD">
                          <w:pPr>
                            <w:jc w:val="center"/>
                            <w:rPr>
                              <w:color w:val="156082" w:themeColor="accent1"/>
                              <w:lang w:val="en-US"/>
                            </w:rPr>
                          </w:pPr>
                          <w:r>
                            <w:rPr>
                              <w:color w:val="156082" w:themeColor="accent1"/>
                              <w:lang w:val="en-US"/>
                            </w:rPr>
                            <w:t>Paragraph: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C7E319" id="_x0000_s1027" type="#_x0000_t202" style="position:absolute;margin-left:0;margin-top:135.05pt;width:72.6pt;height:24.4pt;z-index:2516705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" filled="f" stroked="f" strokeweight=".5pt">
              <v:textbox>
                <w:txbxContent>
                  <w:p w14:paraId="4FAB979E" w14:textId="77777777" w:rsidR="00AC03DD" w:rsidRPr="00C12440" w:rsidRDefault="00AC03DD" w:rsidP="00AC03DD">
                    <w:pPr>
                      <w:jc w:val="center"/>
                      <w:rPr>
                        <w:color w:val="156082" w:themeColor="accent1"/>
                        <w:lang w:val="en-US"/>
                      </w:rPr>
                    </w:pPr>
                    <w:r>
                      <w:rPr>
                        <w:color w:val="156082" w:themeColor="accent1"/>
                        <w:lang w:val="en-US"/>
                      </w:rPr>
                      <w:t>Paragraph: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72ADD"/>
    <w:multiLevelType w:val="multilevel"/>
    <w:tmpl w:val="3C36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2F1F8E"/>
    <w:multiLevelType w:val="multilevel"/>
    <w:tmpl w:val="600E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A62FFB"/>
    <w:multiLevelType w:val="multilevel"/>
    <w:tmpl w:val="E278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532122"/>
    <w:multiLevelType w:val="multilevel"/>
    <w:tmpl w:val="AE22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1F721D"/>
    <w:multiLevelType w:val="multilevel"/>
    <w:tmpl w:val="312E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903CCC"/>
    <w:multiLevelType w:val="multilevel"/>
    <w:tmpl w:val="5FE07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041228"/>
    <w:multiLevelType w:val="multilevel"/>
    <w:tmpl w:val="9ADC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CC05AF"/>
    <w:multiLevelType w:val="multilevel"/>
    <w:tmpl w:val="7722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782967">
    <w:abstractNumId w:val="0"/>
  </w:num>
  <w:num w:numId="2" w16cid:durableId="2103455384">
    <w:abstractNumId w:val="2"/>
  </w:num>
  <w:num w:numId="3" w16cid:durableId="854614378">
    <w:abstractNumId w:val="5"/>
  </w:num>
  <w:num w:numId="4" w16cid:durableId="1946114491">
    <w:abstractNumId w:val="7"/>
  </w:num>
  <w:num w:numId="5" w16cid:durableId="1436056735">
    <w:abstractNumId w:val="1"/>
  </w:num>
  <w:num w:numId="6" w16cid:durableId="1842966813">
    <w:abstractNumId w:val="3"/>
  </w:num>
  <w:num w:numId="7" w16cid:durableId="816385320">
    <w:abstractNumId w:val="4"/>
  </w:num>
  <w:num w:numId="8" w16cid:durableId="15365774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14"/>
    <w:rsid w:val="00093E67"/>
    <w:rsid w:val="000D23FE"/>
    <w:rsid w:val="00127151"/>
    <w:rsid w:val="0013241B"/>
    <w:rsid w:val="001402F5"/>
    <w:rsid w:val="00147AD5"/>
    <w:rsid w:val="00155759"/>
    <w:rsid w:val="00165414"/>
    <w:rsid w:val="001A480B"/>
    <w:rsid w:val="002172E6"/>
    <w:rsid w:val="00234F3F"/>
    <w:rsid w:val="002406D6"/>
    <w:rsid w:val="00282009"/>
    <w:rsid w:val="002A4520"/>
    <w:rsid w:val="002D1AB5"/>
    <w:rsid w:val="002F2F5D"/>
    <w:rsid w:val="00311C09"/>
    <w:rsid w:val="00324465"/>
    <w:rsid w:val="00342A05"/>
    <w:rsid w:val="00350D47"/>
    <w:rsid w:val="003739B3"/>
    <w:rsid w:val="00402F8D"/>
    <w:rsid w:val="00407ADF"/>
    <w:rsid w:val="00466740"/>
    <w:rsid w:val="004733D1"/>
    <w:rsid w:val="00484384"/>
    <w:rsid w:val="00490AF1"/>
    <w:rsid w:val="0049256F"/>
    <w:rsid w:val="004A195F"/>
    <w:rsid w:val="004A6EB8"/>
    <w:rsid w:val="004D5218"/>
    <w:rsid w:val="004E5B23"/>
    <w:rsid w:val="004F0CBF"/>
    <w:rsid w:val="00542BD1"/>
    <w:rsid w:val="00565938"/>
    <w:rsid w:val="005B0733"/>
    <w:rsid w:val="006E4C99"/>
    <w:rsid w:val="006F3CB6"/>
    <w:rsid w:val="00754555"/>
    <w:rsid w:val="007E36CD"/>
    <w:rsid w:val="008907AC"/>
    <w:rsid w:val="008C512D"/>
    <w:rsid w:val="008E62ED"/>
    <w:rsid w:val="00954C1D"/>
    <w:rsid w:val="009645A2"/>
    <w:rsid w:val="00973DA5"/>
    <w:rsid w:val="009F538B"/>
    <w:rsid w:val="00A01B35"/>
    <w:rsid w:val="00A8267C"/>
    <w:rsid w:val="00A929CB"/>
    <w:rsid w:val="00A97516"/>
    <w:rsid w:val="00AC03DD"/>
    <w:rsid w:val="00AD1AAA"/>
    <w:rsid w:val="00AE5799"/>
    <w:rsid w:val="00B073F8"/>
    <w:rsid w:val="00B65DE3"/>
    <w:rsid w:val="00B75D66"/>
    <w:rsid w:val="00C12440"/>
    <w:rsid w:val="00C30745"/>
    <w:rsid w:val="00C772B0"/>
    <w:rsid w:val="00C97470"/>
    <w:rsid w:val="00CD75E4"/>
    <w:rsid w:val="00CE4425"/>
    <w:rsid w:val="00D7288A"/>
    <w:rsid w:val="00D77C9A"/>
    <w:rsid w:val="00DB43B6"/>
    <w:rsid w:val="00DC59E6"/>
    <w:rsid w:val="00E01A99"/>
    <w:rsid w:val="00E30614"/>
    <w:rsid w:val="00E40CB4"/>
    <w:rsid w:val="00EF2A64"/>
    <w:rsid w:val="00EF7DAE"/>
    <w:rsid w:val="00F11D23"/>
    <w:rsid w:val="00F255E6"/>
    <w:rsid w:val="00F70DB3"/>
    <w:rsid w:val="00FB6CA4"/>
    <w:rsid w:val="00FE169A"/>
    <w:rsid w:val="00FF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45FE7"/>
  <w15:chartTrackingRefBased/>
  <w15:docId w15:val="{69C1CE12-2293-4C4A-9479-3206AB41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414"/>
  </w:style>
  <w:style w:type="paragraph" w:styleId="Heading1">
    <w:name w:val="heading 1"/>
    <w:basedOn w:val="Normal"/>
    <w:next w:val="Normal"/>
    <w:link w:val="Heading1Char"/>
    <w:uiPriority w:val="9"/>
    <w:qFormat/>
    <w:rsid w:val="00AD1A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A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A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A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A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A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A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A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A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D1A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A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A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A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A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A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A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A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A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A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A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A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A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A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A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A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A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AA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02F8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2F8D"/>
    <w:rPr>
      <w:color w:val="605E5C"/>
      <w:shd w:val="clear" w:color="auto" w:fill="E1DFDD"/>
    </w:rPr>
  </w:style>
  <w:style w:type="paragraph" w:customStyle="1" w:styleId="CtrlAllFooter">
    <w:name w:val="Ctrl All Footer"/>
    <w:basedOn w:val="Normal"/>
    <w:qFormat/>
    <w:rsid w:val="001402F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paragraph" w:customStyle="1" w:styleId="CtrlAllWatermark">
    <w:name w:val="Ctrl All Watermark"/>
    <w:basedOn w:val="Normal"/>
    <w:qFormat/>
    <w:rsid w:val="001402F5"/>
    <w:pPr>
      <w:tabs>
        <w:tab w:val="center" w:pos="4513"/>
        <w:tab w:val="right" w:pos="9026"/>
      </w:tabs>
      <w:spacing w:after="0" w:line="240" w:lineRule="auto"/>
    </w:pPr>
    <w:rPr>
      <w:noProof/>
    </w:rPr>
  </w:style>
  <w:style w:type="paragraph" w:styleId="Footer">
    <w:name w:val="footer"/>
    <w:basedOn w:val="Normal"/>
    <w:link w:val="FooterChar"/>
    <w:uiPriority w:val="99"/>
    <w:unhideWhenUsed/>
    <w:rsid w:val="00490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\Desktop\Ctrl%20All\Exercises\Word\_Exercis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_Exercise Template</Template>
  <TotalTime>57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 - convert text to tables</vt:lpstr>
    </vt:vector>
  </TitlesOfParts>
  <Company>Ctrl All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 - convert text to tables</dc:title>
  <dc:subject/>
  <dc:creator>Steve Williams</dc:creator>
  <cp:keywords/>
  <dc:description>© 2026 Ctrl All. All rights reserved. For reuse or licensing inquiries contact us: https://ctrlall.org/contact</dc:description>
  <cp:lastModifiedBy>Steve Williams</cp:lastModifiedBy>
  <cp:revision>15</cp:revision>
  <dcterms:created xsi:type="dcterms:W3CDTF">2026-04-11T08:02:00Z</dcterms:created>
  <dcterms:modified xsi:type="dcterms:W3CDTF">2026-04-15T01:22:00Z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© 2026 Ctrl All. All rights reserved. For reuse or licensing inquiries contact us: https://ctrlall.org/contact</vt:lpwstr>
  </property>
  <property fmtid="{D5CDD505-2E9C-101B-9397-08002B2CF9AE}" pid="3" name="License">
    <vt:lpwstr>Personal use only</vt:lpwstr>
  </property>
  <property fmtid="{D5CDD505-2E9C-101B-9397-08002B2CF9AE}" pid="4" name="Author">
    <vt:lpwstr>Ctrl All</vt:lpwstr>
  </property>
</Properties>
</file>